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17" w:rsidRPr="00FC3550" w:rsidRDefault="00FF2A17" w:rsidP="00CF24E1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FC3550">
        <w:rPr>
          <w:b/>
          <w:bCs/>
          <w:sz w:val="24"/>
          <w:szCs w:val="24"/>
        </w:rPr>
        <w:t>PROGRAMMA DI INGLESE a.s. 2013-14</w:t>
      </w:r>
    </w:p>
    <w:p w:rsidR="00FF2A17" w:rsidRPr="00FC3550" w:rsidRDefault="00FF2A17" w:rsidP="00CF24E1">
      <w:pPr>
        <w:jc w:val="center"/>
        <w:rPr>
          <w:sz w:val="24"/>
          <w:szCs w:val="24"/>
        </w:rPr>
      </w:pPr>
      <w:r>
        <w:rPr>
          <w:sz w:val="24"/>
          <w:szCs w:val="24"/>
        </w:rPr>
        <w:t>CLASSE 5E</w:t>
      </w:r>
    </w:p>
    <w:p w:rsidR="00FF2A17" w:rsidRPr="00CF24E1" w:rsidRDefault="00FF2A17" w:rsidP="00CF24E1">
      <w:pPr>
        <w:jc w:val="both"/>
        <w:rPr>
          <w:sz w:val="24"/>
          <w:szCs w:val="24"/>
          <w:lang w:val="en-US"/>
        </w:rPr>
      </w:pPr>
      <w:r w:rsidRPr="00CF24E1">
        <w:rPr>
          <w:sz w:val="24"/>
          <w:szCs w:val="24"/>
          <w:lang w:val="en-US"/>
        </w:rPr>
        <w:t>Libroadottato: ON CHARGE English for Electronics and Telecommunications – PetriniEditore</w:t>
      </w:r>
    </w:p>
    <w:p w:rsidR="00FF2A17" w:rsidRPr="00324ECA" w:rsidRDefault="00FF2A17" w:rsidP="00183CC4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324ECA">
        <w:rPr>
          <w:b/>
          <w:bCs/>
          <w:sz w:val="24"/>
          <w:szCs w:val="24"/>
          <w:lang w:val="en-US"/>
        </w:rPr>
        <w:t>Magnetism and Electromagnetism</w:t>
      </w:r>
    </w:p>
    <w:p w:rsidR="00FF2A17" w:rsidRPr="00A0365E" w:rsidRDefault="00FF2A17" w:rsidP="00A0365E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  <w:lang w:val="en-US"/>
        </w:rPr>
      </w:pPr>
      <w:r w:rsidRPr="00324ECA">
        <w:rPr>
          <w:sz w:val="24"/>
          <w:szCs w:val="24"/>
          <w:lang w:val="en-US"/>
        </w:rPr>
        <w:t>The principles of magnetism and electromagnetism</w:t>
      </w:r>
    </w:p>
    <w:p w:rsidR="00FF2A17" w:rsidRDefault="00FF2A17" w:rsidP="00183CC4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Measuring electricity</w:t>
      </w:r>
    </w:p>
    <w:p w:rsidR="00FF2A17" w:rsidRDefault="00FF2A17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Digital and analogue multimeters</w:t>
      </w:r>
    </w:p>
    <w:p w:rsidR="00FF2A17" w:rsidRDefault="00FF2A17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Electrical measures</w:t>
      </w:r>
    </w:p>
    <w:p w:rsidR="00FF2A17" w:rsidRDefault="00FF2A17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Understanding Units of Measure</w:t>
      </w:r>
    </w:p>
    <w:p w:rsidR="00FF2A17" w:rsidRDefault="00FF2A17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Current and circuits</w:t>
      </w:r>
    </w:p>
    <w:p w:rsidR="00FF2A17" w:rsidRDefault="00FF2A17" w:rsidP="00A0365E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Series and parallel circuits</w:t>
      </w:r>
    </w:p>
    <w:p w:rsidR="00FF2A17" w:rsidRDefault="00FF2A17" w:rsidP="00A0365E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DC and AC circuits</w:t>
      </w:r>
    </w:p>
    <w:p w:rsidR="00FF2A17" w:rsidRDefault="00FF2A17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AC and DC generators</w:t>
      </w:r>
    </w:p>
    <w:p w:rsidR="00FF2A17" w:rsidRDefault="00FF2A17" w:rsidP="00A0365E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a generator?</w:t>
      </w:r>
    </w:p>
    <w:p w:rsidR="00FF2A17" w:rsidRDefault="00FF2A17" w:rsidP="00A0365E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components of a generator</w:t>
      </w:r>
    </w:p>
    <w:p w:rsidR="00FF2A17" w:rsidRDefault="00FF2A17" w:rsidP="006D09B3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 w:rsidRPr="00F714BC">
        <w:rPr>
          <w:sz w:val="24"/>
          <w:szCs w:val="24"/>
          <w:lang w:val="en-US"/>
        </w:rPr>
        <w:t xml:space="preserve">Energy production: renewable and non-renewable energy sources </w:t>
      </w:r>
    </w:p>
    <w:p w:rsidR="00FF2A17" w:rsidRPr="00FC3550" w:rsidRDefault="00FF2A17" w:rsidP="00FC3550">
      <w:pPr>
        <w:pStyle w:val="ListParagraph"/>
        <w:numPr>
          <w:ilvl w:val="0"/>
          <w:numId w:val="1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Solar power, wind power, biomass</w:t>
      </w:r>
    </w:p>
    <w:p w:rsidR="00FF2A17" w:rsidRDefault="00FF2A17" w:rsidP="00406E8A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Electric motors</w:t>
      </w:r>
    </w:p>
    <w:p w:rsidR="00FF2A17" w:rsidRPr="00406E8A" w:rsidRDefault="00FF2A17" w:rsidP="00406E8A">
      <w:pPr>
        <w:pStyle w:val="ListParagraph"/>
        <w:numPr>
          <w:ilvl w:val="0"/>
          <w:numId w:val="10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a motor?</w:t>
      </w:r>
    </w:p>
    <w:p w:rsidR="00FF2A17" w:rsidRPr="00406E8A" w:rsidRDefault="00FF2A17" w:rsidP="00406E8A">
      <w:pPr>
        <w:pStyle w:val="ListParagraph"/>
        <w:numPr>
          <w:ilvl w:val="0"/>
          <w:numId w:val="10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Robotics and automation</w:t>
      </w:r>
    </w:p>
    <w:p w:rsidR="00FF2A17" w:rsidRDefault="00FF2A17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Basic electronics</w:t>
      </w:r>
    </w:p>
    <w:p w:rsidR="00FF2A17" w:rsidRPr="00F714BC" w:rsidRDefault="00FF2A17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From electricity to electronics</w:t>
      </w:r>
    </w:p>
    <w:p w:rsidR="00FF2A17" w:rsidRPr="00FC3550" w:rsidRDefault="00FF2A17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Passive components</w:t>
      </w:r>
    </w:p>
    <w:p w:rsidR="00FF2A17" w:rsidRPr="00FC3550" w:rsidRDefault="00FF2A17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Symbols of electronic components</w:t>
      </w:r>
    </w:p>
    <w:p w:rsidR="00FF2A17" w:rsidRDefault="00FF2A17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Finding a job</w:t>
      </w:r>
    </w:p>
    <w:p w:rsidR="00FF2A17" w:rsidRPr="00FC3550" w:rsidRDefault="00FF2A17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Reading job advertisements</w:t>
      </w:r>
    </w:p>
    <w:p w:rsidR="00FF2A17" w:rsidRPr="00FC3550" w:rsidRDefault="00FF2A17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Writing a Curriculm Vitae</w:t>
      </w:r>
    </w:p>
    <w:p w:rsidR="00FF2A17" w:rsidRPr="00FC3550" w:rsidRDefault="00FF2A17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 interview</w:t>
      </w:r>
    </w:p>
    <w:p w:rsidR="00FF2A17" w:rsidRDefault="00FF2A17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</w:p>
    <w:p w:rsidR="00FF2A17" w:rsidRDefault="00FF2A17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FC3550">
        <w:rPr>
          <w:b/>
          <w:bCs/>
          <w:sz w:val="24"/>
          <w:szCs w:val="24"/>
          <w:lang w:val="en-US"/>
        </w:rPr>
        <w:t xml:space="preserve"> “THE PORTRAIT OF DORIAN GRAY”</w:t>
      </w:r>
    </w:p>
    <w:p w:rsidR="00FF2A17" w:rsidRPr="00FC3550" w:rsidRDefault="00FF2A17" w:rsidP="00FC3550">
      <w:pPr>
        <w:pStyle w:val="ListParagraph"/>
        <w:numPr>
          <w:ilvl w:val="0"/>
          <w:numId w:val="12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Context, plot overview, main characters and themes</w:t>
      </w:r>
    </w:p>
    <w:p w:rsidR="00FF2A17" w:rsidRDefault="00FF2A17" w:rsidP="00A0365E">
      <w:pPr>
        <w:spacing w:after="0"/>
        <w:jc w:val="both"/>
        <w:rPr>
          <w:sz w:val="24"/>
          <w:szCs w:val="24"/>
          <w:lang w:val="en-US"/>
        </w:rPr>
      </w:pPr>
    </w:p>
    <w:p w:rsidR="00FF2A17" w:rsidRPr="00A0365E" w:rsidRDefault="00FF2A17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A0365E">
        <w:rPr>
          <w:b/>
          <w:bCs/>
          <w:sz w:val="24"/>
          <w:szCs w:val="24"/>
          <w:lang w:val="en-US"/>
        </w:rPr>
        <w:t>Revision of the following grammar rules:</w:t>
      </w:r>
    </w:p>
    <w:p w:rsidR="00FF2A17" w:rsidRDefault="00FF2A17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Logical connectors</w:t>
      </w:r>
    </w:p>
    <w:p w:rsidR="00FF2A17" w:rsidRDefault="00FF2A17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Relative pronouns</w:t>
      </w:r>
    </w:p>
    <w:p w:rsidR="00FF2A17" w:rsidRDefault="00FF2A17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Noun strings</w:t>
      </w:r>
    </w:p>
    <w:p w:rsidR="00FF2A17" w:rsidRPr="006C40C1" w:rsidRDefault="00FF2A17" w:rsidP="00A0365E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>The passive</w:t>
      </w:r>
    </w:p>
    <w:p w:rsidR="00FF2A17" w:rsidRPr="006C40C1" w:rsidRDefault="00FF2A17" w:rsidP="00A0365E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>Conditional sentences</w:t>
      </w:r>
    </w:p>
    <w:p w:rsidR="00FF2A17" w:rsidRPr="006C40C1" w:rsidRDefault="00FF2A17" w:rsidP="00A0365E">
      <w:pPr>
        <w:spacing w:after="0"/>
        <w:jc w:val="both"/>
        <w:rPr>
          <w:sz w:val="24"/>
          <w:szCs w:val="24"/>
        </w:rPr>
      </w:pPr>
    </w:p>
    <w:p w:rsidR="00FF2A17" w:rsidRPr="006C40C1" w:rsidRDefault="00FF2A17" w:rsidP="00FB2938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  <w:t>Prof.ssa Nicoletta Calciano</w:t>
      </w:r>
    </w:p>
    <w:sectPr w:rsidR="00FF2A17" w:rsidRPr="006C40C1" w:rsidSect="00BD3B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2130"/>
    <w:multiLevelType w:val="hybridMultilevel"/>
    <w:tmpl w:val="E258C728"/>
    <w:lvl w:ilvl="0" w:tplc="90129036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7F6728"/>
    <w:multiLevelType w:val="hybridMultilevel"/>
    <w:tmpl w:val="58B23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D565D8"/>
    <w:multiLevelType w:val="hybridMultilevel"/>
    <w:tmpl w:val="C6D0C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E4C1FFB"/>
    <w:multiLevelType w:val="hybridMultilevel"/>
    <w:tmpl w:val="39001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E97E5B"/>
    <w:multiLevelType w:val="hybridMultilevel"/>
    <w:tmpl w:val="94B2E5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761ED"/>
    <w:multiLevelType w:val="hybridMultilevel"/>
    <w:tmpl w:val="2CDC44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1F8316A7"/>
    <w:multiLevelType w:val="hybridMultilevel"/>
    <w:tmpl w:val="87567D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FE5A78"/>
    <w:multiLevelType w:val="hybridMultilevel"/>
    <w:tmpl w:val="E56ABE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0CE1A44"/>
    <w:multiLevelType w:val="hybridMultilevel"/>
    <w:tmpl w:val="99B09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5194769"/>
    <w:multiLevelType w:val="hybridMultilevel"/>
    <w:tmpl w:val="A4C82F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84B6306"/>
    <w:multiLevelType w:val="hybridMultilevel"/>
    <w:tmpl w:val="63B2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1F63771"/>
    <w:multiLevelType w:val="hybridMultilevel"/>
    <w:tmpl w:val="6B40D3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13409B3"/>
    <w:multiLevelType w:val="hybridMultilevel"/>
    <w:tmpl w:val="99F4C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C666C2A"/>
    <w:multiLevelType w:val="hybridMultilevel"/>
    <w:tmpl w:val="CA56FC08"/>
    <w:lvl w:ilvl="0" w:tplc="90129036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66465BFA"/>
    <w:multiLevelType w:val="hybridMultilevel"/>
    <w:tmpl w:val="C3F63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5F80AA8"/>
    <w:multiLevelType w:val="hybridMultilevel"/>
    <w:tmpl w:val="248434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9"/>
  </w:num>
  <w:num w:numId="5">
    <w:abstractNumId w:val="11"/>
  </w:num>
  <w:num w:numId="6">
    <w:abstractNumId w:val="14"/>
  </w:num>
  <w:num w:numId="7">
    <w:abstractNumId w:val="6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4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FE"/>
    <w:rsid w:val="000D6F3E"/>
    <w:rsid w:val="00183CC4"/>
    <w:rsid w:val="001F4A85"/>
    <w:rsid w:val="002055A8"/>
    <w:rsid w:val="00324ECA"/>
    <w:rsid w:val="003439A8"/>
    <w:rsid w:val="003439B1"/>
    <w:rsid w:val="00406E8A"/>
    <w:rsid w:val="0047362A"/>
    <w:rsid w:val="005901D1"/>
    <w:rsid w:val="00637A61"/>
    <w:rsid w:val="006C40C1"/>
    <w:rsid w:val="006D09B3"/>
    <w:rsid w:val="007D26FE"/>
    <w:rsid w:val="008025BF"/>
    <w:rsid w:val="008F2CCE"/>
    <w:rsid w:val="00911491"/>
    <w:rsid w:val="009E63B1"/>
    <w:rsid w:val="00A0365E"/>
    <w:rsid w:val="00BD3BE9"/>
    <w:rsid w:val="00C868DB"/>
    <w:rsid w:val="00CF24E1"/>
    <w:rsid w:val="00E158C6"/>
    <w:rsid w:val="00EB1DC0"/>
    <w:rsid w:val="00F714BC"/>
    <w:rsid w:val="00FB2938"/>
    <w:rsid w:val="00FC3550"/>
    <w:rsid w:val="00FF2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B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83CC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155</Words>
  <Characters>888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DI INGLESE a</dc:title>
  <dc:subject/>
  <dc:creator>Nicoletta</dc:creator>
  <cp:keywords/>
  <dc:description/>
  <cp:lastModifiedBy>Utente</cp:lastModifiedBy>
  <cp:revision>3</cp:revision>
  <dcterms:created xsi:type="dcterms:W3CDTF">2014-05-30T08:43:00Z</dcterms:created>
  <dcterms:modified xsi:type="dcterms:W3CDTF">2014-05-30T08:43:00Z</dcterms:modified>
</cp:coreProperties>
</file>